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233" w:rsidRDefault="00537233" w:rsidP="005372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Gilbert BYSSCHOP</w:t>
      </w:r>
      <w:r>
        <w:rPr>
          <w:rFonts w:ascii="Times New Roman" w:hAnsi="Times New Roman" w:cs="Times New Roman"/>
          <w:sz w:val="24"/>
          <w:szCs w:val="24"/>
        </w:rPr>
        <w:t xml:space="preserve">      (b.ca.1360)</w:t>
      </w:r>
    </w:p>
    <w:p w:rsidR="00537233" w:rsidRDefault="00537233" w:rsidP="005372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Bondleigh.</w:t>
      </w:r>
    </w:p>
    <w:p w:rsidR="00537233" w:rsidRDefault="00537233" w:rsidP="005372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37233" w:rsidRDefault="00537233" w:rsidP="005372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37233" w:rsidRDefault="00537233" w:rsidP="005372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Mar.1395</w:t>
      </w:r>
      <w:r>
        <w:rPr>
          <w:rFonts w:ascii="Times New Roman" w:hAnsi="Times New Roman" w:cs="Times New Roman"/>
          <w:sz w:val="24"/>
          <w:szCs w:val="24"/>
        </w:rPr>
        <w:tab/>
        <w:t xml:space="preserve">His wife gave birth to a son. This happened immediately after John </w:t>
      </w:r>
    </w:p>
    <w:p w:rsidR="00537233" w:rsidRDefault="00537233" w:rsidP="005372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Holland was born and baptised in Dartington Church, Devon.</w:t>
      </w:r>
    </w:p>
    <w:p w:rsidR="00537233" w:rsidRDefault="00537233" w:rsidP="005372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 eCIPM 21-149)</w:t>
      </w:r>
    </w:p>
    <w:p w:rsidR="00537233" w:rsidRDefault="00537233" w:rsidP="005372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Aug.1418</w:t>
      </w:r>
      <w:r>
        <w:rPr>
          <w:rFonts w:ascii="Times New Roman" w:hAnsi="Times New Roman" w:cs="Times New Roman"/>
          <w:sz w:val="24"/>
          <w:szCs w:val="24"/>
        </w:rPr>
        <w:tab/>
        <w:t>He was at the inquisition held in Dartington to prove John’s age. He</w:t>
      </w:r>
    </w:p>
    <w:p w:rsidR="00537233" w:rsidRDefault="00537233" w:rsidP="005372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remembered the occasion for the above reason.  (ibid.)</w:t>
      </w:r>
    </w:p>
    <w:p w:rsidR="00537233" w:rsidRDefault="00537233" w:rsidP="005372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37233" w:rsidRDefault="00537233" w:rsidP="005372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37233" w:rsidRPr="00837017" w:rsidRDefault="00537233" w:rsidP="005372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233" w:rsidRDefault="00537233" w:rsidP="00564E3C">
      <w:pPr>
        <w:spacing w:after="0" w:line="240" w:lineRule="auto"/>
      </w:pPr>
      <w:r>
        <w:separator/>
      </w:r>
    </w:p>
  </w:endnote>
  <w:endnote w:type="continuationSeparator" w:id="0">
    <w:p w:rsidR="00537233" w:rsidRDefault="0053723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37233">
      <w:rPr>
        <w:rFonts w:ascii="Times New Roman" w:hAnsi="Times New Roman" w:cs="Times New Roman"/>
        <w:noProof/>
        <w:sz w:val="24"/>
        <w:szCs w:val="24"/>
      </w:rPr>
      <w:t>30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233" w:rsidRDefault="00537233" w:rsidP="00564E3C">
      <w:pPr>
        <w:spacing w:after="0" w:line="240" w:lineRule="auto"/>
      </w:pPr>
      <w:r>
        <w:separator/>
      </w:r>
    </w:p>
  </w:footnote>
  <w:footnote w:type="continuationSeparator" w:id="0">
    <w:p w:rsidR="00537233" w:rsidRDefault="0053723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233"/>
    <w:rsid w:val="00372DC6"/>
    <w:rsid w:val="00537233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7DA185-BFC4-40B1-AE1A-862EC5BCD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2015-12-30T19:53:00Z</dcterms:created>
  <dcterms:modified xsi:type="dcterms:W3CDTF">2015-12-30T19:53:00Z</dcterms:modified>
</cp:coreProperties>
</file>